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158E8" w14:textId="77777777" w:rsidR="00B217BA" w:rsidRDefault="00B217BA" w:rsidP="00B21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NOK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F9C8C60" w14:textId="77777777" w:rsidR="00B217BA" w:rsidRDefault="00B217BA" w:rsidP="00B217BA">
      <w:pPr>
        <w:rPr>
          <w:rFonts w:ascii="Times New Roman" w:hAnsi="Times New Roman" w:cs="Times New Roman"/>
        </w:rPr>
      </w:pPr>
    </w:p>
    <w:p w14:paraId="33C245BF" w14:textId="77777777" w:rsidR="00B217BA" w:rsidRDefault="00B217BA" w:rsidP="00B217BA">
      <w:pPr>
        <w:rPr>
          <w:rFonts w:ascii="Times New Roman" w:hAnsi="Times New Roman" w:cs="Times New Roman"/>
        </w:rPr>
      </w:pPr>
    </w:p>
    <w:p w14:paraId="3EFA886E" w14:textId="77777777" w:rsidR="00B217BA" w:rsidRDefault="00B217BA" w:rsidP="00B21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 horse against Christopher Pate(q.v.)</w:t>
      </w:r>
    </w:p>
    <w:p w14:paraId="2C50A7D9" w14:textId="77777777" w:rsidR="00B217BA" w:rsidRDefault="00B217BA" w:rsidP="00B21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Unknown </w:t>
      </w:r>
      <w:proofErr w:type="spellStart"/>
      <w:r>
        <w:rPr>
          <w:rFonts w:ascii="Times New Roman" w:hAnsi="Times New Roman" w:cs="Times New Roman"/>
        </w:rPr>
        <w:t>Powdych</w:t>
      </w:r>
      <w:proofErr w:type="spellEnd"/>
      <w:r>
        <w:rPr>
          <w:rFonts w:ascii="Times New Roman" w:hAnsi="Times New Roman" w:cs="Times New Roman"/>
        </w:rPr>
        <w:t>(q.v.), both of Wisbech, Cambridgeshire.</w:t>
      </w:r>
    </w:p>
    <w:p w14:paraId="2D43F90A" w14:textId="77777777" w:rsidR="00B217BA" w:rsidRDefault="00B217BA" w:rsidP="00B21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3B5B9DE" w14:textId="77777777" w:rsidR="00B217BA" w:rsidRDefault="00B217BA" w:rsidP="00B217BA">
      <w:pPr>
        <w:rPr>
          <w:rFonts w:ascii="Times New Roman" w:hAnsi="Times New Roman" w:cs="Times New Roman"/>
        </w:rPr>
      </w:pPr>
    </w:p>
    <w:p w14:paraId="0DA84D32" w14:textId="77777777" w:rsidR="00B217BA" w:rsidRDefault="00B217BA" w:rsidP="00B217BA">
      <w:pPr>
        <w:rPr>
          <w:rFonts w:ascii="Times New Roman" w:hAnsi="Times New Roman" w:cs="Times New Roman"/>
        </w:rPr>
      </w:pPr>
    </w:p>
    <w:p w14:paraId="0CA63EF3" w14:textId="77777777" w:rsidR="00B217BA" w:rsidRDefault="00B217BA" w:rsidP="00B21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July 2018</w:t>
      </w:r>
    </w:p>
    <w:p w14:paraId="757E1011" w14:textId="77777777" w:rsidR="006B2F86" w:rsidRPr="00E71FC3" w:rsidRDefault="00B217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4BBA" w14:textId="77777777" w:rsidR="00B217BA" w:rsidRDefault="00B217BA" w:rsidP="00E71FC3">
      <w:r>
        <w:separator/>
      </w:r>
    </w:p>
  </w:endnote>
  <w:endnote w:type="continuationSeparator" w:id="0">
    <w:p w14:paraId="267FA0B4" w14:textId="77777777" w:rsidR="00B217BA" w:rsidRDefault="00B217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D07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B5BDC" w14:textId="77777777" w:rsidR="00B217BA" w:rsidRDefault="00B217BA" w:rsidP="00E71FC3">
      <w:r>
        <w:separator/>
      </w:r>
    </w:p>
  </w:footnote>
  <w:footnote w:type="continuationSeparator" w:id="0">
    <w:p w14:paraId="2515CCCE" w14:textId="77777777" w:rsidR="00B217BA" w:rsidRDefault="00B217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7BA"/>
    <w:rsid w:val="001A7C09"/>
    <w:rsid w:val="00577BD5"/>
    <w:rsid w:val="00656CBA"/>
    <w:rsid w:val="006A1F77"/>
    <w:rsid w:val="00733BE7"/>
    <w:rsid w:val="00AB52E8"/>
    <w:rsid w:val="00B16D3F"/>
    <w:rsid w:val="00B217B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B1D1"/>
  <w15:chartTrackingRefBased/>
  <w15:docId w15:val="{6044B74D-DB93-412D-B483-F657944C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17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2018-08-27T19:26:00Z</dcterms:created>
  <dcterms:modified xsi:type="dcterms:W3CDTF">2018-08-27T19:26:00Z</dcterms:modified>
</cp:coreProperties>
</file>